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7CEFCF" w14:textId="77777777" w:rsidR="00D06591" w:rsidRPr="00200F28" w:rsidRDefault="00D06591" w:rsidP="00D06591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NOK </w:t>
      </w:r>
      <w:r w:rsidRPr="00200F28">
        <w:rPr>
          <w:b/>
          <w:sz w:val="36"/>
          <w:szCs w:val="36"/>
        </w:rPr>
        <w:t>Afroepformulier (offerteaanvraag)</w:t>
      </w:r>
    </w:p>
    <w:p w14:paraId="5F08853B" w14:textId="77777777" w:rsidR="00D06591" w:rsidRDefault="00D06591" w:rsidP="00D06591">
      <w:pPr>
        <w:rPr>
          <w:b/>
        </w:rPr>
      </w:pPr>
    </w:p>
    <w:p w14:paraId="441B204D" w14:textId="77777777" w:rsidR="00D06591" w:rsidRDefault="00D06591" w:rsidP="00D06591">
      <w:pPr>
        <w:rPr>
          <w:b/>
          <w:i/>
        </w:rPr>
      </w:pPr>
    </w:p>
    <w:p w14:paraId="64EC08A4" w14:textId="41FDE3DB" w:rsidR="00D06591" w:rsidRPr="00200F28" w:rsidRDefault="00D06591" w:rsidP="00D06591">
      <w:pPr>
        <w:rPr>
          <w:b/>
          <w:i/>
        </w:rPr>
      </w:pPr>
      <w:r w:rsidRPr="00200F28">
        <w:rPr>
          <w:b/>
          <w:i/>
        </w:rPr>
        <w:t>In te vullen door opdrachtgever</w:t>
      </w:r>
    </w:p>
    <w:p w14:paraId="4E145E1C" w14:textId="43A929AB" w:rsidR="00D06591" w:rsidRDefault="00D06591" w:rsidP="00D0659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8C1AB8" wp14:editId="46CA1CD4">
                <wp:simplePos x="0" y="0"/>
                <wp:positionH relativeFrom="margin">
                  <wp:align>left</wp:align>
                </wp:positionH>
                <wp:positionV relativeFrom="paragraph">
                  <wp:posOffset>168910</wp:posOffset>
                </wp:positionV>
                <wp:extent cx="5981700" cy="752475"/>
                <wp:effectExtent l="0" t="0" r="19050" b="28575"/>
                <wp:wrapSquare wrapText="bothSides"/>
                <wp:docPr id="1" name="Tekstva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17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DEF0BF" w14:textId="175CF4D3" w:rsidR="0062089B" w:rsidRPr="00B372A7" w:rsidRDefault="00D06591" w:rsidP="00B372A7">
                            <w:r>
                              <w:t>Opdracht omschrijving: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8C1AB8" id="_x0000_t202" coordsize="21600,21600" o:spt="202" path="m,l,21600r21600,l21600,xe">
                <v:stroke joinstyle="miter"/>
                <v:path gradientshapeok="t" o:connecttype="rect"/>
              </v:shapetype>
              <v:shape id="Tekstvak 1" o:spid="_x0000_s1026" type="#_x0000_t202" style="position:absolute;margin-left:0;margin-top:13.3pt;width:471pt;height:59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" filled="f" strokeweight=".5pt">
                <v:fill o:detectmouseclick="t"/>
                <v:textbox>
                  <w:txbxContent>
                    <w:p w14:paraId="51DEF0BF" w14:textId="175CF4D3" w:rsidR="0062089B" w:rsidRPr="00B372A7" w:rsidRDefault="00D06591" w:rsidP="00B372A7">
                      <w:r>
                        <w:t>Opdracht omschrijving: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578E385" w14:textId="55CCB135" w:rsidR="00D06591" w:rsidRDefault="00D06591" w:rsidP="00D06591"/>
    <w:p w14:paraId="28B71985" w14:textId="1CC239AE" w:rsidR="00D06591" w:rsidRDefault="00D06591" w:rsidP="00D06591">
      <w:r w:rsidRPr="00D0659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2B856D" wp14:editId="3AAA8FCC">
                <wp:simplePos x="0" y="0"/>
                <wp:positionH relativeFrom="margin">
                  <wp:posOffset>0</wp:posOffset>
                </wp:positionH>
                <wp:positionV relativeFrom="paragraph">
                  <wp:posOffset>170815</wp:posOffset>
                </wp:positionV>
                <wp:extent cx="5981700" cy="752475"/>
                <wp:effectExtent l="0" t="0" r="19050" b="28575"/>
                <wp:wrapSquare wrapText="bothSides"/>
                <wp:docPr id="7" name="Tekstva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17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75DA72" w14:textId="5E1D89C3" w:rsidR="00D06591" w:rsidRDefault="00D06591" w:rsidP="00D06591">
                            <w:r>
                              <w:t>Locatie</w:t>
                            </w:r>
                            <w:r>
                              <w:t>:</w:t>
                            </w:r>
                          </w:p>
                          <w:p w14:paraId="304A2586" w14:textId="77777777" w:rsidR="00D06591" w:rsidRDefault="00D06591" w:rsidP="00D06591"/>
                          <w:p w14:paraId="278E64EA" w14:textId="77777777" w:rsidR="00D06591" w:rsidRPr="00B372A7" w:rsidRDefault="00D06591" w:rsidP="00D0659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2B856D" id="Tekstvak 7" o:spid="_x0000_s1027" type="#_x0000_t202" style="position:absolute;margin-left:0;margin-top:13.45pt;width:471pt;height:59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" filled="f" strokeweight=".5pt">
                <v:fill o:detectmouseclick="t"/>
                <v:textbox>
                  <w:txbxContent>
                    <w:p w14:paraId="5C75DA72" w14:textId="5E1D89C3" w:rsidR="00D06591" w:rsidRDefault="00D06591" w:rsidP="00D06591">
                      <w:r>
                        <w:t>Locatie</w:t>
                      </w:r>
                      <w:r>
                        <w:t>:</w:t>
                      </w:r>
                    </w:p>
                    <w:p w14:paraId="304A2586" w14:textId="77777777" w:rsidR="00D06591" w:rsidRDefault="00D06591" w:rsidP="00D06591"/>
                    <w:p w14:paraId="278E64EA" w14:textId="77777777" w:rsidR="00D06591" w:rsidRPr="00B372A7" w:rsidRDefault="00D06591" w:rsidP="00D06591"/>
                  </w:txbxContent>
                </v:textbox>
                <w10:wrap type="square" anchorx="margin"/>
              </v:shape>
            </w:pict>
          </mc:Fallback>
        </mc:AlternateContent>
      </w:r>
    </w:p>
    <w:p w14:paraId="1878E066" w14:textId="77777777" w:rsidR="00D06591" w:rsidRDefault="00D06591" w:rsidP="00D06591"/>
    <w:p w14:paraId="3400B0C8" w14:textId="6960F8EC" w:rsidR="00D06591" w:rsidRDefault="00D06591" w:rsidP="00D06591">
      <w:r w:rsidRPr="00D0659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3A61C8" wp14:editId="02C60CA7">
                <wp:simplePos x="0" y="0"/>
                <wp:positionH relativeFrom="margin">
                  <wp:posOffset>0</wp:posOffset>
                </wp:positionH>
                <wp:positionV relativeFrom="paragraph">
                  <wp:posOffset>161290</wp:posOffset>
                </wp:positionV>
                <wp:extent cx="5981700" cy="752475"/>
                <wp:effectExtent l="0" t="0" r="19050" b="28575"/>
                <wp:wrapSquare wrapText="bothSides"/>
                <wp:docPr id="8" name="Tekstva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17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CBA991" w14:textId="77777777" w:rsidR="00D06591" w:rsidRDefault="00D06591" w:rsidP="00D06591">
                            <w:r>
                              <w:t>Gewenste tijdstip uitvoering werkzaamheden:</w:t>
                            </w:r>
                          </w:p>
                          <w:p w14:paraId="68F80F7D" w14:textId="77777777" w:rsidR="00D06591" w:rsidRDefault="00D06591" w:rsidP="00D06591"/>
                          <w:p w14:paraId="0F7728B2" w14:textId="77777777" w:rsidR="00D06591" w:rsidRPr="00B372A7" w:rsidRDefault="00D06591" w:rsidP="00D0659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3A61C8" id="Tekstvak 8" o:spid="_x0000_s1028" type="#_x0000_t202" style="position:absolute;margin-left:0;margin-top:12.7pt;width:471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" filled="f" strokeweight=".5pt">
                <v:fill o:detectmouseclick="t"/>
                <v:textbox>
                  <w:txbxContent>
                    <w:p w14:paraId="1ACBA991" w14:textId="77777777" w:rsidR="00D06591" w:rsidRDefault="00D06591" w:rsidP="00D06591">
                      <w:r>
                        <w:t>Gewenste tijdstip uitvoering werkzaamheden:</w:t>
                      </w:r>
                    </w:p>
                    <w:p w14:paraId="68F80F7D" w14:textId="77777777" w:rsidR="00D06591" w:rsidRDefault="00D06591" w:rsidP="00D06591"/>
                    <w:p w14:paraId="0F7728B2" w14:textId="77777777" w:rsidR="00D06591" w:rsidRPr="00B372A7" w:rsidRDefault="00D06591" w:rsidP="00D06591"/>
                  </w:txbxContent>
                </v:textbox>
                <w10:wrap type="square" anchorx="margin"/>
              </v:shape>
            </w:pict>
          </mc:Fallback>
        </mc:AlternateContent>
      </w:r>
    </w:p>
    <w:p w14:paraId="6D7EB6D5" w14:textId="23164FAB" w:rsidR="00D06591" w:rsidRPr="00200F28" w:rsidRDefault="00D06591" w:rsidP="00D06591">
      <w:pPr>
        <w:rPr>
          <w:b/>
          <w:i/>
        </w:rPr>
      </w:pPr>
      <w:r w:rsidRPr="00200F28">
        <w:rPr>
          <w:b/>
          <w:i/>
        </w:rPr>
        <w:t>In te vullen door opdrachtnemer:</w:t>
      </w:r>
    </w:p>
    <w:p w14:paraId="3138FF8B" w14:textId="02E011BA" w:rsidR="00D06591" w:rsidRDefault="00D06591" w:rsidP="00D06591">
      <w:pPr>
        <w:rPr>
          <w:b/>
        </w:rPr>
      </w:pPr>
    </w:p>
    <w:p w14:paraId="6914C2BE" w14:textId="25BD5E49" w:rsidR="00D06591" w:rsidRDefault="00D06591" w:rsidP="00D06591">
      <w:pPr>
        <w:rPr>
          <w:b/>
        </w:rPr>
      </w:pPr>
      <w:r w:rsidRPr="00D06591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D6EDBC" wp14:editId="0C6B2FA0">
                <wp:simplePos x="0" y="0"/>
                <wp:positionH relativeFrom="margin">
                  <wp:posOffset>0</wp:posOffset>
                </wp:positionH>
                <wp:positionV relativeFrom="paragraph">
                  <wp:posOffset>161290</wp:posOffset>
                </wp:positionV>
                <wp:extent cx="5981700" cy="752475"/>
                <wp:effectExtent l="0" t="0" r="19050" b="28575"/>
                <wp:wrapSquare wrapText="bothSides"/>
                <wp:docPr id="10" name="Tekstva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17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B09B74" w14:textId="77777777" w:rsidR="00D06591" w:rsidRDefault="00D06591" w:rsidP="00D06591">
                            <w:r w:rsidRPr="009436FC">
                              <w:t xml:space="preserve">In </w:t>
                            </w:r>
                            <w:r>
                              <w:t>t</w:t>
                            </w:r>
                            <w:r w:rsidRPr="009436FC">
                              <w:t>e zetten mens en materieel:</w:t>
                            </w:r>
                          </w:p>
                          <w:p w14:paraId="386C160D" w14:textId="77777777" w:rsidR="00D06591" w:rsidRDefault="00D06591" w:rsidP="00D06591"/>
                          <w:p w14:paraId="2596D02F" w14:textId="77777777" w:rsidR="00D06591" w:rsidRPr="00B372A7" w:rsidRDefault="00D06591" w:rsidP="00D0659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D6EDBC" id="Tekstvak 10" o:spid="_x0000_s1029" type="#_x0000_t202" style="position:absolute;margin-left:0;margin-top:12.7pt;width:471pt;height:59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" filled="f" strokeweight=".5pt">
                <v:fill o:detectmouseclick="t"/>
                <v:textbox>
                  <w:txbxContent>
                    <w:p w14:paraId="52B09B74" w14:textId="77777777" w:rsidR="00D06591" w:rsidRDefault="00D06591" w:rsidP="00D06591">
                      <w:r w:rsidRPr="009436FC">
                        <w:t xml:space="preserve">In </w:t>
                      </w:r>
                      <w:r>
                        <w:t>t</w:t>
                      </w:r>
                      <w:r w:rsidRPr="009436FC">
                        <w:t>e zetten mens en materieel:</w:t>
                      </w:r>
                    </w:p>
                    <w:p w14:paraId="386C160D" w14:textId="77777777" w:rsidR="00D06591" w:rsidRDefault="00D06591" w:rsidP="00D06591"/>
                    <w:p w14:paraId="2596D02F" w14:textId="77777777" w:rsidR="00D06591" w:rsidRPr="00B372A7" w:rsidRDefault="00D06591" w:rsidP="00D06591"/>
                  </w:txbxContent>
                </v:textbox>
                <w10:wrap type="square" anchorx="margin"/>
              </v:shape>
            </w:pict>
          </mc:Fallback>
        </mc:AlternateContent>
      </w:r>
    </w:p>
    <w:p w14:paraId="279F2B3E" w14:textId="1662E384" w:rsidR="00D06591" w:rsidRDefault="00D06591" w:rsidP="00D06591">
      <w:r w:rsidRPr="00D06591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BF09E1" wp14:editId="3DEAEF27">
                <wp:simplePos x="0" y="0"/>
                <wp:positionH relativeFrom="margin">
                  <wp:posOffset>0</wp:posOffset>
                </wp:positionH>
                <wp:positionV relativeFrom="paragraph">
                  <wp:posOffset>161290</wp:posOffset>
                </wp:positionV>
                <wp:extent cx="5981700" cy="752475"/>
                <wp:effectExtent l="0" t="0" r="19050" b="28575"/>
                <wp:wrapSquare wrapText="bothSides"/>
                <wp:docPr id="11" name="Tekstva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17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8B309C" w14:textId="77777777" w:rsidR="00D06591" w:rsidRDefault="00D06591" w:rsidP="00D06591">
                            <w:r>
                              <w:t>Geraamde tijdsbesteding:</w:t>
                            </w:r>
                          </w:p>
                          <w:p w14:paraId="50B534A7" w14:textId="77777777" w:rsidR="00D06591" w:rsidRDefault="00D06591" w:rsidP="00D06591"/>
                          <w:p w14:paraId="52B1D331" w14:textId="77777777" w:rsidR="00D06591" w:rsidRPr="00B372A7" w:rsidRDefault="00D06591" w:rsidP="00D0659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BF09E1" id="Tekstvak 11" o:spid="_x0000_s1030" type="#_x0000_t202" style="position:absolute;margin-left:0;margin-top:12.7pt;width:471pt;height:5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" filled="f" strokeweight=".5pt">
                <v:fill o:detectmouseclick="t"/>
                <v:textbox>
                  <w:txbxContent>
                    <w:p w14:paraId="088B309C" w14:textId="77777777" w:rsidR="00D06591" w:rsidRDefault="00D06591" w:rsidP="00D06591">
                      <w:r>
                        <w:t>Geraamde tijdsbesteding:</w:t>
                      </w:r>
                    </w:p>
                    <w:p w14:paraId="50B534A7" w14:textId="77777777" w:rsidR="00D06591" w:rsidRDefault="00D06591" w:rsidP="00D06591"/>
                    <w:p w14:paraId="52B1D331" w14:textId="77777777" w:rsidR="00D06591" w:rsidRPr="00B372A7" w:rsidRDefault="00D06591" w:rsidP="00D06591"/>
                  </w:txbxContent>
                </v:textbox>
                <w10:wrap type="square" anchorx="margin"/>
              </v:shape>
            </w:pict>
          </mc:Fallback>
        </mc:AlternateContent>
      </w:r>
    </w:p>
    <w:p w14:paraId="42FBA92D" w14:textId="73C2A13B" w:rsidR="00D06591" w:rsidRDefault="00D06591" w:rsidP="00D06591">
      <w:r w:rsidRPr="00D06591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CB04CB2" wp14:editId="627B10AB">
                <wp:simplePos x="0" y="0"/>
                <wp:positionH relativeFrom="margin">
                  <wp:posOffset>0</wp:posOffset>
                </wp:positionH>
                <wp:positionV relativeFrom="paragraph">
                  <wp:posOffset>161290</wp:posOffset>
                </wp:positionV>
                <wp:extent cx="5981700" cy="752475"/>
                <wp:effectExtent l="0" t="0" r="19050" b="28575"/>
                <wp:wrapSquare wrapText="bothSides"/>
                <wp:docPr id="13" name="Tekstva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17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63397C" w14:textId="77777777" w:rsidR="00D06591" w:rsidRDefault="00D06591" w:rsidP="00D06591">
                            <w:r>
                              <w:t>Tijdstip uitvoering werkzaamheden:</w:t>
                            </w:r>
                            <w:bookmarkStart w:id="0" w:name="_Hlk88209069"/>
                          </w:p>
                          <w:bookmarkEnd w:id="0"/>
                          <w:p w14:paraId="6EDAF33E" w14:textId="77777777" w:rsidR="00D06591" w:rsidRDefault="00D06591" w:rsidP="00D06591"/>
                          <w:p w14:paraId="60B2831D" w14:textId="77777777" w:rsidR="00D06591" w:rsidRPr="00B372A7" w:rsidRDefault="00D06591" w:rsidP="00D0659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B04CB2" id="Tekstvak 13" o:spid="_x0000_s1031" type="#_x0000_t202" style="position:absolute;margin-left:0;margin-top:12.7pt;width:471pt;height:59.2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" filled="f" strokeweight=".5pt">
                <v:fill o:detectmouseclick="t"/>
                <v:textbox>
                  <w:txbxContent>
                    <w:p w14:paraId="3A63397C" w14:textId="77777777" w:rsidR="00D06591" w:rsidRDefault="00D06591" w:rsidP="00D06591">
                      <w:r>
                        <w:t>Tijdstip uitvoering werkzaamheden:</w:t>
                      </w:r>
                      <w:bookmarkStart w:id="1" w:name="_Hlk88209069"/>
                    </w:p>
                    <w:bookmarkEnd w:id="1"/>
                    <w:p w14:paraId="6EDAF33E" w14:textId="77777777" w:rsidR="00D06591" w:rsidRDefault="00D06591" w:rsidP="00D06591"/>
                    <w:p w14:paraId="60B2831D" w14:textId="77777777" w:rsidR="00D06591" w:rsidRPr="00B372A7" w:rsidRDefault="00D06591" w:rsidP="00D06591"/>
                  </w:txbxContent>
                </v:textbox>
                <w10:wrap type="square" anchorx="margin"/>
              </v:shape>
            </w:pict>
          </mc:Fallback>
        </mc:AlternateContent>
      </w:r>
    </w:p>
    <w:p w14:paraId="6B3502E6" w14:textId="77777777" w:rsidR="0062089B" w:rsidRDefault="0062089B" w:rsidP="00D06591">
      <w:pPr>
        <w:rPr>
          <w:b/>
        </w:rPr>
      </w:pPr>
    </w:p>
    <w:p w14:paraId="5424F17B" w14:textId="77777777" w:rsidR="0062089B" w:rsidRDefault="0062089B" w:rsidP="00D06591">
      <w:pPr>
        <w:rPr>
          <w:b/>
        </w:rPr>
      </w:pPr>
    </w:p>
    <w:p w14:paraId="42556DBF" w14:textId="77777777" w:rsidR="0062089B" w:rsidRDefault="0062089B" w:rsidP="00D06591">
      <w:pPr>
        <w:rPr>
          <w:b/>
        </w:rPr>
      </w:pPr>
    </w:p>
    <w:p w14:paraId="190A1F5E" w14:textId="77777777" w:rsidR="0062089B" w:rsidRDefault="0062089B" w:rsidP="00D06591">
      <w:pPr>
        <w:rPr>
          <w:b/>
        </w:rPr>
      </w:pPr>
    </w:p>
    <w:p w14:paraId="332BC989" w14:textId="77777777" w:rsidR="0062089B" w:rsidRDefault="0062089B" w:rsidP="00D06591">
      <w:pPr>
        <w:rPr>
          <w:b/>
        </w:rPr>
      </w:pPr>
    </w:p>
    <w:p w14:paraId="6195CA2C" w14:textId="77777777" w:rsidR="0062089B" w:rsidRDefault="0062089B" w:rsidP="00D06591">
      <w:pPr>
        <w:rPr>
          <w:b/>
        </w:rPr>
      </w:pPr>
    </w:p>
    <w:p w14:paraId="3FA04D3D" w14:textId="77777777" w:rsidR="0062089B" w:rsidRDefault="0062089B" w:rsidP="00D06591">
      <w:pPr>
        <w:rPr>
          <w:b/>
        </w:rPr>
      </w:pPr>
    </w:p>
    <w:p w14:paraId="4785E82E" w14:textId="4A79D9AB" w:rsidR="00D06591" w:rsidRDefault="00D06591" w:rsidP="00D06591">
      <w:pPr>
        <w:rPr>
          <w:b/>
        </w:rPr>
      </w:pPr>
      <w:r w:rsidRPr="00200F28">
        <w:rPr>
          <w:b/>
        </w:rPr>
        <w:t>Akkoord door opdrachtgever:</w:t>
      </w:r>
    </w:p>
    <w:p w14:paraId="470EE0BD" w14:textId="0FD9C49C" w:rsidR="00D06591" w:rsidRDefault="00D06591" w:rsidP="00D06591">
      <w:r w:rsidRPr="00D06591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8A9481A" wp14:editId="613FB707">
                <wp:simplePos x="0" y="0"/>
                <wp:positionH relativeFrom="margin">
                  <wp:posOffset>0</wp:posOffset>
                </wp:positionH>
                <wp:positionV relativeFrom="paragraph">
                  <wp:posOffset>170815</wp:posOffset>
                </wp:positionV>
                <wp:extent cx="5981700" cy="752475"/>
                <wp:effectExtent l="0" t="0" r="19050" b="28575"/>
                <wp:wrapSquare wrapText="bothSides"/>
                <wp:docPr id="12" name="Tekstva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17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C893C6" w14:textId="77777777" w:rsidR="0062089B" w:rsidRDefault="0062089B" w:rsidP="0062089B">
                            <w:proofErr w:type="spellStart"/>
                            <w:r>
                              <w:t>Bestelaanvraagnummer</w:t>
                            </w:r>
                            <w:proofErr w:type="spellEnd"/>
                            <w:r>
                              <w:t xml:space="preserve"> (inkoopnummer):</w:t>
                            </w:r>
                          </w:p>
                          <w:p w14:paraId="23F9DA6E" w14:textId="77777777" w:rsidR="00D06591" w:rsidRDefault="00D06591" w:rsidP="00D06591"/>
                          <w:p w14:paraId="433D6F39" w14:textId="77777777" w:rsidR="00D06591" w:rsidRPr="00B372A7" w:rsidRDefault="00D06591" w:rsidP="00D0659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A9481A" id="Tekstvak 12" o:spid="_x0000_s1032" type="#_x0000_t202" style="position:absolute;margin-left:0;margin-top:13.45pt;width:471pt;height:59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" filled="f" strokeweight=".5pt">
                <v:fill o:detectmouseclick="t"/>
                <v:textbox>
                  <w:txbxContent>
                    <w:p w14:paraId="1EC893C6" w14:textId="77777777" w:rsidR="0062089B" w:rsidRDefault="0062089B" w:rsidP="0062089B">
                      <w:proofErr w:type="spellStart"/>
                      <w:r>
                        <w:t>Bestelaanvraagnummer</w:t>
                      </w:r>
                      <w:proofErr w:type="spellEnd"/>
                      <w:r>
                        <w:t xml:space="preserve"> (inkoopnummer):</w:t>
                      </w:r>
                    </w:p>
                    <w:p w14:paraId="23F9DA6E" w14:textId="77777777" w:rsidR="00D06591" w:rsidRDefault="00D06591" w:rsidP="00D06591"/>
                    <w:p w14:paraId="433D6F39" w14:textId="77777777" w:rsidR="00D06591" w:rsidRPr="00B372A7" w:rsidRDefault="00D06591" w:rsidP="00D06591"/>
                  </w:txbxContent>
                </v:textbox>
                <w10:wrap type="square" anchorx="margin"/>
              </v:shape>
            </w:pict>
          </mc:Fallback>
        </mc:AlternateContent>
      </w:r>
    </w:p>
    <w:p w14:paraId="49E9A75D" w14:textId="77777777" w:rsidR="00D06591" w:rsidRDefault="00D06591" w:rsidP="00D06591"/>
    <w:p w14:paraId="20D08A67" w14:textId="0476500D" w:rsidR="00D06591" w:rsidRPr="000255D5" w:rsidRDefault="00D06591" w:rsidP="00D06591">
      <w:r w:rsidRPr="000255D5">
        <w:t>Aldus overeengekomen en ondertekend,</w:t>
      </w:r>
    </w:p>
    <w:p w14:paraId="7B5A5FCA" w14:textId="77777777" w:rsidR="00D06591" w:rsidRPr="000255D5" w:rsidRDefault="00D06591" w:rsidP="00D06591"/>
    <w:p w14:paraId="5519C86F" w14:textId="77777777" w:rsidR="00D06591" w:rsidRPr="000255D5" w:rsidRDefault="00D06591" w:rsidP="00D06591">
      <w:r>
        <w:t>Vlaardingen</w:t>
      </w:r>
      <w:r w:rsidRPr="000255D5">
        <w:t xml:space="preserve">, [datum] </w:t>
      </w:r>
      <w:r w:rsidRPr="000255D5">
        <w:tab/>
      </w:r>
      <w:r w:rsidRPr="000255D5">
        <w:tab/>
      </w:r>
      <w:r w:rsidRPr="000255D5">
        <w:tab/>
      </w:r>
      <w:r w:rsidRPr="000255D5">
        <w:tab/>
        <w:t xml:space="preserve"> </w:t>
      </w:r>
    </w:p>
    <w:p w14:paraId="592B347F" w14:textId="77777777" w:rsidR="00D06591" w:rsidRPr="000255D5" w:rsidRDefault="00D06591" w:rsidP="00D06591">
      <w:r w:rsidRPr="000255D5">
        <w:t>Namens Opdrachtgever,</w:t>
      </w:r>
      <w:r w:rsidRPr="000255D5">
        <w:tab/>
      </w:r>
      <w:r w:rsidRPr="000255D5">
        <w:tab/>
      </w:r>
      <w:r w:rsidRPr="000255D5">
        <w:tab/>
      </w:r>
    </w:p>
    <w:p w14:paraId="6989D4BC" w14:textId="77777777" w:rsidR="00D06591" w:rsidRPr="000255D5" w:rsidRDefault="00D06591" w:rsidP="00D06591"/>
    <w:p w14:paraId="67B32003" w14:textId="77777777" w:rsidR="00D06591" w:rsidRPr="000255D5" w:rsidRDefault="00D06591" w:rsidP="00D06591"/>
    <w:p w14:paraId="59EC490D" w14:textId="77777777" w:rsidR="00CA79BC" w:rsidRDefault="00CA79BC" w:rsidP="00D06591"/>
    <w:p w14:paraId="0CD5961A" w14:textId="77777777" w:rsidR="00CA79BC" w:rsidRDefault="00CA79BC" w:rsidP="00CA79BC">
      <w:r>
        <w:t>ir. P. de Been (Peter)</w:t>
      </w:r>
    </w:p>
    <w:p w14:paraId="78EC0AC8" w14:textId="365DD254" w:rsidR="00CA79BC" w:rsidRDefault="00CA79BC" w:rsidP="00CA79BC">
      <w:r>
        <w:t>Senior Beleidsadviseur (</w:t>
      </w:r>
      <w:r>
        <w:t>BZP</w:t>
      </w:r>
      <w:r>
        <w:t>)</w:t>
      </w:r>
      <w:bookmarkStart w:id="2" w:name="_GoBack"/>
      <w:bookmarkEnd w:id="2"/>
    </w:p>
    <w:sectPr w:rsidR="00CA79BC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B91C2" w14:textId="77777777" w:rsidR="00B00AE9" w:rsidRDefault="00B00AE9" w:rsidP="00AF32D1">
      <w:pPr>
        <w:spacing w:line="240" w:lineRule="auto"/>
      </w:pPr>
      <w:r>
        <w:separator/>
      </w:r>
    </w:p>
  </w:endnote>
  <w:endnote w:type="continuationSeparator" w:id="0">
    <w:p w14:paraId="614246AD" w14:textId="77777777" w:rsidR="00B00AE9" w:rsidRDefault="00B00AE9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4996030"/>
      <w:docPartObj>
        <w:docPartGallery w:val="Page Numbers (Bottom of Page)"/>
        <w:docPartUnique/>
      </w:docPartObj>
    </w:sdtPr>
    <w:sdtContent>
      <w:sdt>
        <w:sdtPr>
          <w:id w:val="1753554461"/>
          <w:docPartObj>
            <w:docPartGallery w:val="Page Numbers (Top of Page)"/>
            <w:docPartUnique/>
          </w:docPartObj>
        </w:sdtPr>
        <w:sdtContent>
          <w:p w14:paraId="47B0F5C9" w14:textId="6FDE526D" w:rsidR="00C73762" w:rsidRDefault="00C73762">
            <w:pPr>
              <w:pStyle w:val="Voetteks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AC16393" w14:textId="55B0238D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83847" w14:textId="77777777" w:rsidR="00B00AE9" w:rsidRDefault="00B00AE9" w:rsidP="00AF32D1">
      <w:pPr>
        <w:spacing w:line="240" w:lineRule="auto"/>
      </w:pPr>
      <w:r>
        <w:separator/>
      </w:r>
    </w:p>
  </w:footnote>
  <w:footnote w:type="continuationSeparator" w:id="0">
    <w:p w14:paraId="77E13D66" w14:textId="77777777" w:rsidR="00B00AE9" w:rsidRDefault="00B00AE9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1A4F3" w14:textId="1B479A15" w:rsidR="00AF32D1" w:rsidRDefault="00CA79BC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4631F" w14:textId="7BD24FDC" w:rsidR="00AF32D1" w:rsidRDefault="00CA79BC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8AE39" w14:textId="49457882" w:rsidR="00AF32D1" w:rsidRDefault="00CA79BC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110BC"/>
    <w:rsid w:val="002333CB"/>
    <w:rsid w:val="002357A7"/>
    <w:rsid w:val="00243AEE"/>
    <w:rsid w:val="00245168"/>
    <w:rsid w:val="002571B5"/>
    <w:rsid w:val="002609B8"/>
    <w:rsid w:val="0026324D"/>
    <w:rsid w:val="002756D7"/>
    <w:rsid w:val="00280EA7"/>
    <w:rsid w:val="00282A7B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5604C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F0F"/>
    <w:rsid w:val="004675E5"/>
    <w:rsid w:val="004975BF"/>
    <w:rsid w:val="004A0460"/>
    <w:rsid w:val="004C6E01"/>
    <w:rsid w:val="00513795"/>
    <w:rsid w:val="00547943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2089B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924AA"/>
    <w:rsid w:val="00795F50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324C"/>
    <w:rsid w:val="00A91496"/>
    <w:rsid w:val="00AB3CD7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60E2F"/>
    <w:rsid w:val="00C73762"/>
    <w:rsid w:val="00CA1629"/>
    <w:rsid w:val="00CA4B8A"/>
    <w:rsid w:val="00CA79BC"/>
    <w:rsid w:val="00CB7CD3"/>
    <w:rsid w:val="00CC6E31"/>
    <w:rsid w:val="00CE5A9D"/>
    <w:rsid w:val="00CF38E4"/>
    <w:rsid w:val="00D05493"/>
    <w:rsid w:val="00D06591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65C7"/>
    <w:rsid w:val="00F17A14"/>
    <w:rsid w:val="00F34914"/>
    <w:rsid w:val="00F4106E"/>
    <w:rsid w:val="00F87250"/>
    <w:rsid w:val="00F9036A"/>
    <w:rsid w:val="00F91C8C"/>
    <w:rsid w:val="00FB54D2"/>
    <w:rsid w:val="00FC317A"/>
    <w:rsid w:val="00FC7AFC"/>
    <w:rsid w:val="00FD05E9"/>
    <w:rsid w:val="00FE57FD"/>
    <w:rsid w:val="00FE71D9"/>
    <w:rsid w:val="00FF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637B19AC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AB174E-E77C-4B73-A975-17BDCCCAB403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fa0a1840-3a9a-4cb3-947f-d4d7fb553cb5"/>
    <ds:schemaRef ds:uri="5e441efc-6006-434a-a17f-cb80a7bc997c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E83660-1243-4BF8-B9C1-919CB87A1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F080DDED.dotm</Template>
  <TotalTime>7</TotalTime>
  <Pages>2</Pages>
  <Words>46</Words>
  <Characters>257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Been, Peter de</cp:lastModifiedBy>
  <cp:revision>3</cp:revision>
  <cp:lastPrinted>2020-07-15T11:13:00Z</cp:lastPrinted>
  <dcterms:created xsi:type="dcterms:W3CDTF">2021-11-19T09:15:00Z</dcterms:created>
  <dcterms:modified xsi:type="dcterms:W3CDTF">2021-11-19T09:20:00Z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